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50a4cf1" w14:textId="50a4cf1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9D4F6F">
        <w:t>625</w:t>
      </w:r>
      <w:r w:rsidR="00BF6C0E">
        <w:t>/2021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9D4F6F">
        <w:t>625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9D4F6F" w:rsidP="009D4F6F" w:rsidRDefault="004562DB">
      <w:pPr>
        <w:ind w:firstLine="708"/>
      </w:pPr>
      <w:r>
        <w:t>Đ</w:t>
      </w:r>
      <w:bookmarkStart w:name="_GoBack" w:id="0"/>
      <w:bookmarkEnd w:id="0"/>
      <w:r w:rsidR="009D4F6F">
        <w:t xml:space="preserve">OJA I NONA jednostavno društvo s ograničenom odgovornošću za usluge, </w:t>
      </w:r>
      <w:proofErr w:type="spellStart"/>
      <w:r w:rsidR="009D4F6F">
        <w:t>Rakicka</w:t>
      </w:r>
      <w:proofErr w:type="spellEnd"/>
      <w:r w:rsidR="009D4F6F">
        <w:t xml:space="preserve"> ulica 15, 10431 </w:t>
      </w:r>
      <w:proofErr w:type="spellStart"/>
      <w:r w:rsidR="009D4F6F">
        <w:t>Jagnjić</w:t>
      </w:r>
      <w:proofErr w:type="spellEnd"/>
      <w:r w:rsidR="009D4F6F">
        <w:t xml:space="preserve"> Dol, OIB: 68954884717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562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D4F6F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9D4F6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D4F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4F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4F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4F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4F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4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F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694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134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St-625/2021</izvorni_sadrzaj>
    <derivirana_varijabla naziv="DomainObject.Predmet.OznakaBroj_1">St-625/2021</derivirana_varijabla>
  </DomainObject.Predmet.OznakaBroj>
  <DomainObject.Predmet.OznakaBrojOptuznogAkta>
    <izvorni_sadrzaj>04-06-21-1372</izvorni_sadrzaj>
    <derivirana_varijabla naziv="DomainObject.Predmet.OznakaBrojOptuznogAkta_1">04-06-21-1372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ĐOJA I NONA jednostavno društvo s ograničenom odgovornošću za usluge</izvorni_sadrzaj>
    <derivirana_varijabla naziv="DomainObject.Predmet.ProtustrankaFormated_1">  ĐOJA I NONA jednostavno društvo s ograničenom odgovornošću za usluge</derivirana_varijabla>
  </DomainObject.Predmet.ProtustrankaFormated>
  <DomainObject.Predmet.ProtustrankaFormatedOIB>
    <izvorni_sadrzaj>  ĐOJA I NONA jednostavno društvo s ograničenom odgovornošću za usluge, OIB 68954884717</izvorni_sadrzaj>
    <derivirana_varijabla naziv="DomainObject.Predmet.ProtustrankaFormatedOIB_1">  ĐOJA I NONA jednostavno društvo s ograničenom odgovornošću za usluge, OIB 68954884717</derivirana_varijabla>
  </DomainObject.Predmet.ProtustrankaFormatedOIB>
  <DomainObject.Predmet.ProtustrankaFormatedWithAdress>
    <izvorni_sadrzaj> ĐOJA I NONA jednostavno društvo s ograničenom odgovornošću za usluge, Rakicka ulica 15, 10431 Jagnjić Dol</izvorni_sadrzaj>
    <derivirana_varijabla naziv="DomainObject.Predmet.ProtustrankaFormatedWithAdress_1"> ĐOJA I NONA jednostavno društvo s ograničenom odgovornošću za usluge, Rakicka ulica 15, 10431 Jagnjić Dol</derivirana_varijabla>
  </DomainObject.Predmet.ProtustrankaFormatedWithAdress>
  <DomainObject.Predmet.ProtustrankaFormatedWithAdressOIB>
    <izvorni_sadrzaj> ĐOJA I NONA jednostavno društvo s ograničenom odgovornošću za usluge, OIB 68954884717, Rakicka ulica 15, 10431 Jagnjić Dol</izvorni_sadrzaj>
    <derivirana_varijabla naziv="DomainObject.Predmet.ProtustrankaFormatedWithAdressOIB_1"> ĐOJA I NONA jednostavno društvo s ograničenom odgovornošću za usluge, OIB 68954884717, Rakicka ulica 15, 10431 Jagnjić Dol</derivirana_varijabla>
  </DomainObject.Predmet.ProtustrankaFormatedWithAdressOIB>
  <DomainObject.Predmet.ProtustrankaWithAdress>
    <izvorni_sadrzaj>ĐOJA I NONA jednostavno društvo s ograničenom odgovornošću za usluge Rakicka ulica 15, 10431 Jagnjić Dol</izvorni_sadrzaj>
    <derivirana_varijabla naziv="DomainObject.Predmet.ProtustrankaWithAdress_1">ĐOJA I NONA jednostavno društvo s ograničenom odgovornošću za usluge Rakicka ulica 15, 10431 Jagnjić Dol</derivirana_varijabla>
  </DomainObject.Predmet.ProtustrankaWithAdress>
  <DomainObject.Predmet.ProtustrankaWithAdressOIB>
    <izvorni_sadrzaj>ĐOJA I NONA jednostavno društvo s ograničenom odgovornošću za usluge, OIB 68954884717, Rakicka ulica 15, 10431 Jagnjić Dol</izvorni_sadrzaj>
    <derivirana_varijabla naziv="DomainObject.Predmet.ProtustrankaWithAdressOIB_1">ĐOJA I NONA jednostavno društvo s ograničenom odgovornošću za usluge, OIB 68954884717, Rakicka ulica 15, 10431 Jagnjić Dol</derivirana_varijabla>
  </DomainObject.Predmet.ProtustrankaWithAdressOIB>
  <DomainObject.Predmet.ProtustrankaNazivFormated>
    <izvorni_sadrzaj>ĐOJA I NONA jednostavno društvo s ograničenom odgovornošću za usluge</izvorni_sadrzaj>
    <derivirana_varijabla naziv="DomainObject.Predmet.ProtustrankaNazivFormated_1">ĐOJA I NONA jednostavno društvo s ograničenom odgovornošću za usluge</derivirana_varijabla>
  </DomainObject.Predmet.ProtustrankaNazivFormated>
  <DomainObject.Predmet.ProtustrankaNazivFormatedOIB>
    <izvorni_sadrzaj>ĐOJA I NONA jednostavno društvo s ograničenom odgovornošću za usluge, OIB 68954884717</izvorni_sadrzaj>
    <derivirana_varijabla naziv="DomainObject.Predmet.ProtustrankaNazivFormatedOIB_1">ĐOJA I NONA jednostavno društvo s ograničenom odgovornošću za usluge, OIB 68954884717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ĐOJA I NONA jednostavno društvo s ograničenom odgovornošću za usluge</item>
    </izvorni_sadrzaj>
    <derivirana_varijabla naziv="DomainObject.Predmet.ProtuStrankaListFormated_1">
      <item>ĐOJA I NONA jednostavno društvo s ograničenom odgovornošću za usluge</item>
    </derivirana_varijabla>
  </DomainObject.Predmet.ProtuStrankaListFormated>
  <DomainObject.Predmet.ProtuStrankaListFormatedOIB>
    <izvorni_sadrzaj>
      <item>ĐOJA I NONA jednostavno društvo s ograničenom odgovornošću za usluge, OIB 68954884717</item>
    </izvorni_sadrzaj>
    <derivirana_varijabla naziv="DomainObject.Predmet.ProtuStrankaListFormatedOIB_1">
      <item>ĐOJA I NONA jednostavno društvo s ograničenom odgovornošću za usluge, OIB 68954884717</item>
    </derivirana_varijabla>
  </DomainObject.Predmet.ProtuStrankaListFormatedOIB>
  <DomainObject.Predmet.ProtuStrankaListFormatedWithAdress>
    <izvorni_sadrzaj>
      <item>ĐOJA I NONA jednostavno društvo s ograničenom odgovornošću za usluge, Rakicka ulica 15, 10431 Jagnjić Dol</item>
    </izvorni_sadrzaj>
    <derivirana_varijabla naziv="DomainObject.Predmet.ProtuStrankaListFormatedWithAdress_1">
      <item>ĐOJA I NONA jednostavno društvo s ograničenom odgovornošću za usluge, Rakicka ulica 15, 10431 Jagnjić Dol</item>
    </derivirana_varijabla>
  </DomainObject.Predmet.ProtuStrankaListFormatedWithAdress>
  <DomainObject.Predmet.ProtuStrankaListFormatedWithAdressOIB>
    <izvorni_sadrzaj>
      <item>ĐOJA I NONA jednostavno društvo s ograničenom odgovornošću za usluge, OIB 68954884717, Rakicka ulica 15, 10431 Jagnjić Dol</item>
    </izvorni_sadrzaj>
    <derivirana_varijabla naziv="DomainObject.Predmet.ProtuStrankaListFormatedWithAdressOIB_1">
      <item>ĐOJA I NONA jednostavno društvo s ograničenom odgovornošću za usluge, OIB 68954884717, Rakicka ulica 15, 10431 Jagnjić Dol</item>
    </derivirana_varijabla>
  </DomainObject.Predmet.ProtuStrankaListFormatedWithAdressOIB>
  <DomainObject.Predmet.ProtuStrankaListNazivFormated>
    <izvorni_sadrzaj>
      <item>ĐOJA I NONA jednostavno društvo s ograničenom odgovornošću za usluge</item>
    </izvorni_sadrzaj>
    <derivirana_varijabla naziv="DomainObject.Predmet.ProtuStrankaListNazivFormated_1">
      <item>ĐOJA I NONA jednostavno društvo s ograničenom odgovornošću za usluge</item>
    </derivirana_varijabla>
  </DomainObject.Predmet.ProtuStrankaListNazivFormated>
  <DomainObject.Predmet.ProtuStrankaListNazivFormatedOIB>
    <izvorni_sadrzaj>
      <item>ĐOJA I NONA jednostavno društvo s ograničenom odgovornošću za usluge, OIB 68954884717</item>
    </izvorni_sadrzaj>
    <derivirana_varijabla naziv="DomainObject.Predmet.ProtuStrankaListNazivFormatedOIB_1">
      <item>ĐOJA I NONA jednostavno društvo s ograničenom odgovornošću za usluge, OIB 68954884717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ĐOJA I NONA jednostavno društvo s ograničenom odgovornošću za usluge</izvorni_sadrzaj>
    <derivirana_varijabla naziv="DomainObject.Predmet.ProtustrankaIDrugi_1">ĐOJA I NONA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ĐOJA I NONA jednostavno društvo s ograničenom odgovornošću za usluge, OIB 68954884717, Rakicka ulica 15, 10431 Jagnjić Dol</izvorni_sadrzaj>
    <derivirana_varijabla naziv="DomainObject.Predmet.ProtustrankaIDrugiAdressOIB_1">ĐOJA I NONA jednostavno društvo s ograničenom odgovornošću za usluge, OIB 68954884717, Rakicka ulica 15, 10431 Jagnjić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ĐOJA I NONA jednostavno društvo s ograničenom odgovornošću za usluge</item>
      <item>Financijska agencija</item>
    </izvorni_sadrzaj>
    <derivirana_varijabla naziv="DomainObject.Predmet.SudioniciListNaziv_1">
      <item>ĐOJA I NONA jednostavno društvo s ograničenom odgovornošću za usluge</item>
      <item>Financijska agencija</item>
    </derivirana_varijabla>
  </DomainObject.Predmet.SudioniciListNaziv>
  <DomainObject.Predmet.SudioniciListAdressOIB>
    <izvorni_sadrzaj>
      <item>ĐOJA I NONA jednostavno društvo s ograničenom odgovornošću za usluge, OIB 68954884717, Rakicka ulica 15,10431 Jagnjić Dol</item>
      <item>Financijska agencija, OIB 85821130368, TRG SVIBANJSKIH ŽRTAVA 1995. 1,10000 Zagreb</item>
    </izvorni_sadrzaj>
    <derivirana_varijabla naziv="DomainObject.Predmet.SudioniciListAdressOIB_1">
      <item>ĐOJA I NONA jednostavno društvo s ograničenom odgovornošću za usluge, OIB 68954884717, Rakicka ulica 15,10431 Jagnjić Dol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68954884717</item>
      <item>, OIB 85821130368</item>
    </izvorni_sadrzaj>
    <derivirana_varijabla naziv="DomainObject.Predmet.SudioniciListNazivOIB_1">
      <item>, OIB 68954884717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142</properties:Words>
  <properties:Characters>834</properties:Characters>
  <properties:Lines>46</properties:Lines>
  <properties:Paragraphs>24</properties:Paragraphs>
  <properties:TotalTime>208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2021-04-20T07:17:00Z</cp:lastPrinted>
  <dcterms:modified xmlns:xsi="http://www.w3.org/2001/XMLSchema-instance" xsi:type="dcterms:W3CDTF">2021-04-20T07:18:00Z</dcterms:modified>
  <cp:revision>118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(dopis_delegacija_osijek.docx)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